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303DA3EE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bookmarkStart w:id="0" w:name="Number"/>
      <w:r w:rsidRPr="002833E8">
        <w:rPr>
          <w:rStyle w:val="Strong"/>
          <w:rFonts w:asciiTheme="minorHAnsi" w:hAnsiTheme="minorHAnsi" w:cstheme="minorHAnsi"/>
          <w:b w:val="0"/>
          <w:lang w:val="en-GB"/>
        </w:rPr>
        <w:t>RF</w:t>
      </w:r>
      <w:r w:rsidR="006043EE" w:rsidRPr="002833E8">
        <w:rPr>
          <w:rStyle w:val="Strong"/>
          <w:rFonts w:asciiTheme="minorHAnsi" w:hAnsiTheme="minorHAnsi" w:cstheme="minorHAnsi"/>
          <w:b w:val="0"/>
          <w:lang w:val="en-GB"/>
        </w:rPr>
        <w:t>P</w:t>
      </w:r>
      <w:r w:rsidRPr="002833E8">
        <w:rPr>
          <w:rStyle w:val="Strong"/>
          <w:rFonts w:asciiTheme="minorHAnsi" w:hAnsiTheme="minorHAnsi" w:cstheme="minorHAnsi"/>
          <w:b w:val="0"/>
          <w:lang w:val="en-GB"/>
        </w:rPr>
        <w:t>-</w:t>
      </w:r>
      <w:bookmarkEnd w:id="0"/>
      <w:r w:rsidR="00200C3F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1" w:name="_Toc419729571"/>
      <w:bookmarkStart w:id="2" w:name="_Toc11156577"/>
      <w:r w:rsidRPr="00B0535A">
        <w:lastRenderedPageBreak/>
        <w:t>Specification</w:t>
      </w:r>
      <w:bookmarkEnd w:id="1"/>
    </w:p>
    <w:p w14:paraId="3E6BBCE8" w14:textId="587395B7" w:rsidR="00C44890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B0535A">
        <w:rPr>
          <w:lang w:val="en-GB"/>
        </w:rPr>
        <w:t>Background</w:t>
      </w:r>
      <w:bookmarkEnd w:id="3"/>
      <w:bookmarkEnd w:id="4"/>
    </w:p>
    <w:p w14:paraId="7E333A7D" w14:textId="77777777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 xml:space="preserve">The Tab-South Island VCO Factory is one of the approved EIF-funded project activities in the 2021 Annual Work Plan which forms part of </w:t>
      </w:r>
      <w:r w:rsidRPr="009B45AD">
        <w:rPr>
          <w:lang w:val="en-GB"/>
        </w:rPr>
        <w:t>Activity 2.1.1 (</w:t>
      </w:r>
      <w:r w:rsidRPr="009B45AD">
        <w:rPr>
          <w:iCs/>
        </w:rPr>
        <w:t>Construction of processing centre and procurement of equipment to facilitate value addition in selected outer islands</w:t>
      </w:r>
      <w:r w:rsidRPr="009B45AD">
        <w:rPr>
          <w:lang w:val="en-GB"/>
        </w:rPr>
        <w:t>).</w:t>
      </w:r>
      <w:r>
        <w:rPr>
          <w:lang w:val="en-GB"/>
        </w:rPr>
        <w:t xml:space="preserve">  This activity is expected to complete at end of 2021 after which it will be officially opened by the Honourable Minister of MCIC.</w:t>
      </w:r>
    </w:p>
    <w:p w14:paraId="0E57BB55" w14:textId="77777777" w:rsidR="002833E8" w:rsidRDefault="002833E8" w:rsidP="002833E8">
      <w:pPr>
        <w:jc w:val="both"/>
        <w:rPr>
          <w:lang w:val="en-GB"/>
        </w:rPr>
      </w:pPr>
      <w:r w:rsidRPr="00E538B5">
        <w:rPr>
          <w:lang w:val="en-GB"/>
        </w:rPr>
        <w:t xml:space="preserve">VCO stands for Virgin Coconut Oil and it is oil extracted from coconut cream.  Downstream products are by-products made from VCO, for example, </w:t>
      </w:r>
      <w:r>
        <w:rPr>
          <w:lang w:val="en-GB"/>
        </w:rPr>
        <w:t xml:space="preserve">pig feed, </w:t>
      </w:r>
      <w:r w:rsidRPr="00E538B5">
        <w:rPr>
          <w:lang w:val="en-GB"/>
        </w:rPr>
        <w:t>soap</w:t>
      </w:r>
      <w:r>
        <w:rPr>
          <w:lang w:val="en-GB"/>
        </w:rPr>
        <w:t>s</w:t>
      </w:r>
      <w:r w:rsidRPr="00E538B5">
        <w:rPr>
          <w:lang w:val="en-GB"/>
        </w:rPr>
        <w:t xml:space="preserve">, body lotion, </w:t>
      </w:r>
      <w:r>
        <w:rPr>
          <w:lang w:val="en-GB"/>
        </w:rPr>
        <w:t xml:space="preserve">scented oil / perfume, coconut vinegar, charcoal powder </w:t>
      </w:r>
      <w:r w:rsidRPr="00E538B5">
        <w:rPr>
          <w:lang w:val="en-GB"/>
        </w:rPr>
        <w:t>and so on.</w:t>
      </w:r>
      <w:r>
        <w:rPr>
          <w:lang w:val="en-GB"/>
        </w:rPr>
        <w:t xml:space="preserve">  </w:t>
      </w:r>
    </w:p>
    <w:p w14:paraId="56BA7156" w14:textId="77777777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>The factory will be built on Tab-South Island and will be operated and managed by at least two female VCO champions who will be recruited soon and who will undergo a 1-month training attachment with the Butaritari Virgin Coconut Oil in Butaritari Island, Kiribati, sometime in July or August 2021.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B0535A">
        <w:rPr>
          <w:rFonts w:cs="Calibri"/>
          <w:lang w:val="en-GB"/>
        </w:rPr>
        <w:t>Requirements</w:t>
      </w:r>
    </w:p>
    <w:p w14:paraId="7B19B727" w14:textId="78142B1F" w:rsidR="00C44890" w:rsidRDefault="00C44890" w:rsidP="00C44890">
      <w:pPr>
        <w:rPr>
          <w:lang w:val="en-GB"/>
        </w:rPr>
      </w:pPr>
      <w:bookmarkStart w:id="7" w:name="_Toc308102003"/>
      <w:r w:rsidRPr="00B0535A">
        <w:rPr>
          <w:lang w:val="en-GB"/>
        </w:rPr>
        <w:t>All supporting documentation must be in English.</w:t>
      </w:r>
    </w:p>
    <w:p w14:paraId="5A9B06CC" w14:textId="77777777" w:rsidR="002833E8" w:rsidRDefault="002833E8" w:rsidP="002833E8">
      <w:pPr>
        <w:jc w:val="both"/>
      </w:pPr>
      <w:r>
        <w:t>The following is a full list of required documents required for submission by tenderers:</w:t>
      </w:r>
    </w:p>
    <w:p w14:paraId="0860B0F5" w14:textId="77777777" w:rsidR="002833E8" w:rsidRPr="0055683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 xml:space="preserve">Business </w:t>
      </w:r>
      <w:r w:rsidRPr="00556835">
        <w:rPr>
          <w:rFonts w:ascii="Times New Roman" w:hAnsi="Times New Roman"/>
          <w:sz w:val="24"/>
          <w:szCs w:val="24"/>
        </w:rPr>
        <w:t xml:space="preserve">Registration certificate </w:t>
      </w:r>
    </w:p>
    <w:p w14:paraId="00714940" w14:textId="77777777" w:rsidR="002833E8" w:rsidRPr="0055683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Business Licenc</w:t>
      </w:r>
      <w:r w:rsidRPr="00556835">
        <w:rPr>
          <w:rFonts w:ascii="Times New Roman" w:hAnsi="Times New Roman"/>
          <w:sz w:val="24"/>
          <w:szCs w:val="24"/>
        </w:rPr>
        <w:t>e</w:t>
      </w:r>
    </w:p>
    <w:p w14:paraId="1513D01A" w14:textId="77777777" w:rsidR="002833E8" w:rsidRPr="0055683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Company/Business bank s</w:t>
      </w:r>
      <w:r w:rsidRPr="00556835">
        <w:rPr>
          <w:rFonts w:ascii="Times New Roman" w:hAnsi="Times New Roman"/>
          <w:sz w:val="24"/>
          <w:szCs w:val="24"/>
        </w:rPr>
        <w:t>tatement (most recent, no later than 1 month old)</w:t>
      </w:r>
    </w:p>
    <w:p w14:paraId="34234399" w14:textId="77777777" w:rsidR="002833E8" w:rsidRPr="0055683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Tax clearance</w:t>
      </w:r>
    </w:p>
    <w:p w14:paraId="47E514DE" w14:textId="77777777" w:rsidR="002833E8" w:rsidRPr="0055683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556835">
        <w:rPr>
          <w:rFonts w:ascii="Times New Roman" w:hAnsi="Times New Roman"/>
          <w:sz w:val="24"/>
          <w:szCs w:val="24"/>
        </w:rPr>
        <w:t>Detailed Work plan (scope of work)</w:t>
      </w:r>
    </w:p>
    <w:p w14:paraId="3A5E6765" w14:textId="77777777" w:rsidR="002833E8" w:rsidRPr="007C5153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556835">
        <w:rPr>
          <w:rFonts w:ascii="Times New Roman" w:hAnsi="Times New Roman"/>
          <w:sz w:val="24"/>
          <w:szCs w:val="24"/>
        </w:rPr>
        <w:t>List of equipment &amp; tools available at hand</w:t>
      </w:r>
    </w:p>
    <w:p w14:paraId="52B16EA6" w14:textId="77777777" w:rsidR="002833E8" w:rsidRPr="00E538B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E538B5">
        <w:rPr>
          <w:rFonts w:ascii="Times New Roman" w:hAnsi="Times New Roman"/>
          <w:sz w:val="24"/>
          <w:szCs w:val="24"/>
          <w:lang w:val="en-GB"/>
        </w:rPr>
        <w:t>Company references from clients</w:t>
      </w:r>
    </w:p>
    <w:p w14:paraId="7BEEB1CA" w14:textId="77777777" w:rsidR="002833E8" w:rsidRPr="00E538B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E538B5">
        <w:rPr>
          <w:rFonts w:ascii="Times New Roman" w:hAnsi="Times New Roman"/>
          <w:sz w:val="24"/>
          <w:szCs w:val="24"/>
          <w:lang w:val="en-GB"/>
        </w:rPr>
        <w:t>CVs of workers or staff</w:t>
      </w:r>
    </w:p>
    <w:p w14:paraId="0F278A45" w14:textId="77777777" w:rsidR="002833E8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 w:rsidRPr="00E538B5">
        <w:rPr>
          <w:rFonts w:ascii="Times New Roman" w:hAnsi="Times New Roman"/>
          <w:sz w:val="24"/>
          <w:szCs w:val="24"/>
          <w:lang w:val="en-GB"/>
        </w:rPr>
        <w:t>Warranty of at least 6 months</w:t>
      </w:r>
    </w:p>
    <w:p w14:paraId="7AF04484" w14:textId="77777777" w:rsidR="002833E8" w:rsidRPr="00E538B5" w:rsidRDefault="002833E8" w:rsidP="002833E8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Certificate of Compliance form (signed)</w:t>
      </w:r>
    </w:p>
    <w:p w14:paraId="65A62D34" w14:textId="3523B407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8"/>
    </w:p>
    <w:p w14:paraId="535B1387" w14:textId="77777777" w:rsidR="002833E8" w:rsidRDefault="002833E8" w:rsidP="002833E8">
      <w:pPr>
        <w:rPr>
          <w:lang w:val="en-GB"/>
        </w:rPr>
      </w:pPr>
      <w:r w:rsidRPr="00794397">
        <w:rPr>
          <w:b/>
          <w:i/>
          <w:lang w:val="en-GB"/>
        </w:rPr>
        <w:t>Supply only</w:t>
      </w:r>
      <w:r>
        <w:rPr>
          <w:lang w:val="en-GB"/>
        </w:rPr>
        <w:t xml:space="preserve"> – the tenderer may bid for supply of materials </w:t>
      </w:r>
      <w:r w:rsidRPr="007120EF">
        <w:rPr>
          <w:u w:val="single"/>
          <w:lang w:val="en-GB"/>
        </w:rPr>
        <w:t>only</w:t>
      </w:r>
      <w:r>
        <w:rPr>
          <w:lang w:val="en-GB"/>
        </w:rPr>
        <w:t>.</w:t>
      </w:r>
    </w:p>
    <w:p w14:paraId="6808FBF4" w14:textId="77777777" w:rsidR="002833E8" w:rsidRDefault="002833E8" w:rsidP="002833E8">
      <w:pPr>
        <w:rPr>
          <w:lang w:val="en-GB"/>
        </w:rPr>
      </w:pPr>
      <w:r w:rsidRPr="00794397">
        <w:rPr>
          <w:b/>
          <w:i/>
          <w:lang w:val="en-GB"/>
        </w:rPr>
        <w:t>Build only</w:t>
      </w:r>
      <w:r>
        <w:rPr>
          <w:lang w:val="en-GB"/>
        </w:rPr>
        <w:t xml:space="preserve"> – the tenderer may bid for build (construction) </w:t>
      </w:r>
      <w:r w:rsidRPr="007120EF">
        <w:rPr>
          <w:u w:val="single"/>
          <w:lang w:val="en-GB"/>
        </w:rPr>
        <w:t>only</w:t>
      </w:r>
      <w:r>
        <w:rPr>
          <w:lang w:val="en-GB"/>
        </w:rPr>
        <w:t>.</w:t>
      </w:r>
    </w:p>
    <w:p w14:paraId="3BB6BEA5" w14:textId="77777777" w:rsidR="002833E8" w:rsidRPr="00C44890" w:rsidRDefault="002833E8" w:rsidP="002833E8">
      <w:pPr>
        <w:rPr>
          <w:lang w:val="en-GB"/>
        </w:rPr>
      </w:pPr>
      <w:r w:rsidRPr="00794397">
        <w:rPr>
          <w:b/>
          <w:i/>
          <w:lang w:val="en-GB"/>
        </w:rPr>
        <w:t>Supply and Build</w:t>
      </w:r>
      <w:r>
        <w:rPr>
          <w:lang w:val="en-GB"/>
        </w:rPr>
        <w:t xml:space="preserve"> – the tenderer may bid for </w:t>
      </w:r>
      <w:r w:rsidRPr="005E2A88">
        <w:rPr>
          <w:u w:val="single"/>
          <w:lang w:val="en-GB"/>
        </w:rPr>
        <w:t>both</w:t>
      </w:r>
      <w:r>
        <w:rPr>
          <w:lang w:val="en-GB"/>
        </w:rPr>
        <w:t xml:space="preserve"> supply of materials and build (construct) the Tab-South Island VCO Factory.</w:t>
      </w:r>
    </w:p>
    <w:p w14:paraId="3321152F" w14:textId="4F02A3EE" w:rsidR="00C44890" w:rsidRPr="00B0535A" w:rsidRDefault="00C44890" w:rsidP="00C44890">
      <w:pPr>
        <w:rPr>
          <w:lang w:val="en-GB"/>
        </w:rPr>
      </w:pP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9" w:name="_Toc419729578"/>
      <w:r w:rsidRPr="00B0535A">
        <w:rPr>
          <w:lang w:val="en-GB"/>
        </w:rPr>
        <w:lastRenderedPageBreak/>
        <w:t>Project</w:t>
      </w:r>
      <w:r w:rsidR="00C44890" w:rsidRPr="00B0535A">
        <w:rPr>
          <w:lang w:val="en-GB"/>
        </w:rPr>
        <w:t xml:space="preserve"> Time</w:t>
      </w:r>
      <w:bookmarkEnd w:id="9"/>
      <w:r w:rsidRPr="00B0535A">
        <w:rPr>
          <w:lang w:val="en-GB"/>
        </w:rPr>
        <w:t xml:space="preserve"> &amp; Final Delivery</w:t>
      </w:r>
    </w:p>
    <w:p w14:paraId="0413B974" w14:textId="77777777" w:rsidR="002833E8" w:rsidRPr="00C44890" w:rsidRDefault="002833E8" w:rsidP="002833E8">
      <w:pPr>
        <w:tabs>
          <w:tab w:val="left" w:pos="5475"/>
        </w:tabs>
        <w:rPr>
          <w:lang w:val="en-GB"/>
        </w:rPr>
      </w:pPr>
      <w:r>
        <w:rPr>
          <w:lang w:val="en-GB"/>
        </w:rPr>
        <w:t>Procurement, delivery and construction work must complete before end of November 2021 or up to the scope of work offered by contractors.</w:t>
      </w:r>
    </w:p>
    <w:bookmarkEnd w:id="5"/>
    <w:bookmarkEnd w:id="6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2"/>
    </w:p>
    <w:tbl>
      <w:tblPr>
        <w:tblW w:w="10480" w:type="dxa"/>
        <w:tblLook w:val="04A0" w:firstRow="1" w:lastRow="0" w:firstColumn="1" w:lastColumn="0" w:noHBand="0" w:noVBand="1"/>
      </w:tblPr>
      <w:tblGrid>
        <w:gridCol w:w="718"/>
        <w:gridCol w:w="5509"/>
        <w:gridCol w:w="998"/>
        <w:gridCol w:w="703"/>
        <w:gridCol w:w="851"/>
        <w:gridCol w:w="850"/>
        <w:gridCol w:w="851"/>
      </w:tblGrid>
      <w:tr w:rsidR="004A4F3C" w:rsidRPr="004A4F3C" w14:paraId="2D3D3E3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8AA9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85F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D00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3F0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EC4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Labour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8A4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Others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29F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Total</w:t>
            </w:r>
          </w:p>
        </w:tc>
      </w:tr>
      <w:tr w:rsidR="004A4F3C" w:rsidRPr="004A4F3C" w14:paraId="5DDD24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3D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38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Preliminaries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38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BC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3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B2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5C8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C761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CCB2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A57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91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BF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26EE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8793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3D5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14F7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E1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DA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clearance including felling of trees, plants, levelling and filling.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7A4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0C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D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20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3273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5CF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66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CD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17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F8F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E9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C118B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0ED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0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7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Erection of work shelter and storage of materials, tools and equipment.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64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C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0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2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25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4C0AF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183C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16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CAC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A0CE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1A6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5BFD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0F98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4153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C1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5D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Provision of electricity and water on site, setting up toilet for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B2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6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04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F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C1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8F7E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EF4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12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23CA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0E4A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25E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C90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D855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37A2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E6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2C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Acquiring of sand and gravel and recruiting of local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2E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5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71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571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6CB6B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72FE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9722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078B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DE5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04D5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7AFE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71E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3BCDC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9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Sorting construction proceedures with local authorities and paying loyalties.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751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65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1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B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42A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2428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2C1C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1EC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47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B07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2CE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C4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96B1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07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A2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C7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setting out.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4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87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8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30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462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9EAC5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5D1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7492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Preliminaries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3174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5FA5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9E9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957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3E0E4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BF25E59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D0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00F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06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F59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7F3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6D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CAC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A53761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A6F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315C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A616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BCDE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BDFF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8C1F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B9626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618BBCD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97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B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Excavation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1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7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5B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9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F6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6755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8CA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DE03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2D5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417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864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559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7674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75F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BA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40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top soil and stockpiling on or near site for later re-use.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52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36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50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A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732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6065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3E1C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C561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47BB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02C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DC09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070AD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AFAC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07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7E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strip footing around main building perimeter.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28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A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B8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42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6FE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F7F69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9D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20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102B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849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AD0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FA6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610CF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6A5A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3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A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thickenings in floor slabs under internal walls.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0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8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2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7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A52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8B5E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104E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A511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904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BBF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195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777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CBEB0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B3AC7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42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71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for veranda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18E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E1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E5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5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4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9C90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ED43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BBF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2FA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29D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821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68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631E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E9DAB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3E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4E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Backfilling sides of strip footings after completion of concrete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5E5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B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75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364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C6D9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7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C512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5C1D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EEC3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06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24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A76E1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6C075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51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3E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Levelling of site upon completion of all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D7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35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5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19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BADB6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6280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E2D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Excavation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24A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75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968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8C63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6C5D6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2799E2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F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D7F7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E60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CAA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568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C45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2FD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E23D823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B4F2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E17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9B67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E61D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A88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458E6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C7561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7317E1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A4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C7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Concrete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4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C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A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2B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3C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221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4E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78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Apply structural reinforced concrete to the following: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76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D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5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0C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7FABB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F9F00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79B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F68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1C5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F66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B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8DD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7F377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93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6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5A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C6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49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C2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812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D23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7F20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1D13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6F0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90D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D6A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6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09C0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6AF8D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121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41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 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6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0E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9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CE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11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CE32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8A9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EEF8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B19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17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7ECC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BC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FCF8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AE80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A9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45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verandah slab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A19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5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B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94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8C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4FB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73DA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8548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064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648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5F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991A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A982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24CF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AB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verandah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8C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A4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6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B4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EA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4EE6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D2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C6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F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FE2E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000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5C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81B6D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7D6D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C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EB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52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4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E3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38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B1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2E8D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B1C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16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C5DC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AC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1FE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E1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CBD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C21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39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09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A8A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2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20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5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8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F543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24ED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C93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9F4C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3DAA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BAAD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69D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6BE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8316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49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C3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8D6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7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6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D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77F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E8A8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AC4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4D72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Concrete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2F64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328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DED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F4E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E08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ED248B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96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52F0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A5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260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CC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011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2E7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DBA352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DA6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9D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66D8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850E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99F4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33CC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3DB0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031DC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72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48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Formwork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5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4E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7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6B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305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974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8EC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FB02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A862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CA0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C4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59E9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4D4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AFA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B8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8E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90D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6B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9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8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DA2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A7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9E6EE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122B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1D9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FFB1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3F81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6AF1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C90B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C85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0A8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4C9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2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CF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38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34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CE9F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E0E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046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E348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676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CCE7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8E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BC24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087AA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31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3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sides of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56C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B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E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1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B23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B9A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678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65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A1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9815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76C4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E07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371E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DD42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B98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65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16mm thick formply formwork to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CA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2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4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1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C7C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9A07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53B6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95A2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93C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6B4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F4D4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88F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254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E89F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0F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4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strip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FE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2C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48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3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B6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10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BC17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92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80D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959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F31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B3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A22E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C6C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11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3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pad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2D4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E7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A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3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ACD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AB0F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2685C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E67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CC7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E63A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9F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AA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5F5D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B1D9C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3A2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column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1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45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A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E4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565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A8DD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1FF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75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0914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699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29FD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833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FECA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4B71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D9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C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beam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626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8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FE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F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BF12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7CB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25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11F5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FA6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967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1B8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8C222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7E8A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8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4.9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EA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profile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F5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D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13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CF3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02564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542E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7C2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Formwork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A91F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CB4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493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86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7945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8CB0B4D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3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876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4D9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652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9E6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8ED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C6D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7D233B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7D7EF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D66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D918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9EDF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C4D7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344BC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4B2B8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89AA7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9A2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4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Damp-proofing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C8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5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9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5A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6674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482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EE3D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B33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98E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D69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D2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AD9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F2C7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57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9D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 microns damp-proof membrane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EC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87.36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50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B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41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2B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58A8A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EEAB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3AB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Damp-proofing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C5A4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3C0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3B54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2A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430D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DD9312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F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4FC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F64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01F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AB8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5B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71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73ABE8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3F7AE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A28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0F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E50B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FC47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A75C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6567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AF3FF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7B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1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Reinforcing Steel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83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48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3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0F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3059E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BD9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5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D38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4B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9B8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D08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1C914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8925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29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39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0F3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239.48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C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0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05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B56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4C628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0AC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A857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250B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446E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D0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F44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71B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D5D8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F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ties in strip footings @400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31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146.25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51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C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B20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67982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A71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49D5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AC1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6A5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475D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D000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9F54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02E2E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54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29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floor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2B4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89.09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0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69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6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68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9B4C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C701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898A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2BA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1C9D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D43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25C3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6D38B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216A0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8C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C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 in driveway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02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DD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8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F3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399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E0A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852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0E5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E1B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24B4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2422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D3E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8389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DF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9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D12 dia re-bars in driveway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AB1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68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74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4D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87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F219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323C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FE4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C91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904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1F5F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EBE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CF9E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5AC1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C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B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stirrups in driveway columns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7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A9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87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2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9C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2B80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2B4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820E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7A90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40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1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BA1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0DE8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5A59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48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F2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 in driveway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E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0F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C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D3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304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F12E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5E9C7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A5A9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5C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7B2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B2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2633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7975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3294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67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5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D6 dia stirrups in driveway beam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5CC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5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91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E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D2E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5C3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187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2CB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750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277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DEB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DA47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9FC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DC1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5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6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strip footings and slab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66B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9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A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AC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AF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B8EC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5486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59B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EC77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AEE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4C8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A63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03C5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1FB24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29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A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4E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6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DD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79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84C85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31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692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84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61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42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9FB0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A4C3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E8B5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84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75E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BF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DE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12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E4C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923C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7B0C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B7D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E62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1518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68C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A1D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DD5E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5175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7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AC4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125.03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0B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4E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80C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FB9E6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F0B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CA15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Reinforcing Steel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B58A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8CCB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D54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5291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9A2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515C1E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8C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BDE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A17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E5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1F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ABB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6F0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5FC356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B64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0D3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BF37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B1BC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8C30F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3F0C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D09B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C1397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DF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24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Blockwork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22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B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06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6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338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EEA9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98D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E4AF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74F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FA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2CA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4E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D0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C75F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5C5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5C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office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3D1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E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C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45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70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B13F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550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D8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49EB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C99A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4078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CF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FE2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51A7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A3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D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office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1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9A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C7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8A45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66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BED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E3C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BAB0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02CE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29E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55CC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362C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1F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9C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production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B74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C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C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B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58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C1D7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530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D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ADF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DF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4AD9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B6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8CE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A9AE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8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0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production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27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48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E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0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77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0352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A058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8164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97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51D9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11B5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6BE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D99A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38F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F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E6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09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E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E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3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C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C667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56D1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BFE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55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D2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13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872C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B1DF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6F979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4D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0D22" w14:textId="6D522FC9" w:rsidR="004A4F3C" w:rsidRPr="004A4F3C" w:rsidRDefault="001F5847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production</w:t>
            </w:r>
            <w:r w:rsidR="004A4F3C"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AF2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A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0F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56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6C9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4996F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182F9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E66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Blockwork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419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2A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D38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A50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7E81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C6282FC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4F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962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E1C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A95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F9A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001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67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1B76E2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47D4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D07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3B0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502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760F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C02C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84FB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Total </w:t>
            </w:r>
          </w:p>
        </w:tc>
      </w:tr>
      <w:tr w:rsidR="004A4F3C" w:rsidRPr="004A4F3C" w14:paraId="01E4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3C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DF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Door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9D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7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8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B4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D33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8BF90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EBAF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CC4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94F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9B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F1F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6588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437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7E5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61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E0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71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9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A6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5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82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D0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1DC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B07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C01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F103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1B6F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655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9230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A65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08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C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5DC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6B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4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FF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3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F780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1AA6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681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CC8E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89F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03B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D763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7224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A480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CD1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5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641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B4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3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1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597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B034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F1CE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366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BDA2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0F3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19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4592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2085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6E18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5C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C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D2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67E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4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1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DC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D6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8129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A80B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40E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33FF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D4FF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5E11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DA1C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74F8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50FD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E02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31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B8E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1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18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E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71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AFAC8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F77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5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DF3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8A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9AE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34C3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4380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0C8A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B0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5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30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87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1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E42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58E4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476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A33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77A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01B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1B90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3F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D81A3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F293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122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A7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0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96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E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C48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E55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014A9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978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AB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4570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FA4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EB8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36850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B7B5D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89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7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D2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C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4A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02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3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55BB3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C774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162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B912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08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93B6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4E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683F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6D4D2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A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E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B5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68.60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E4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3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3B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501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8BAE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3518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FD7A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44EC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4360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32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12E6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0FF0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2B5AC1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AC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31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C3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B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C5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3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8CC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AA39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6C8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9B10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6B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F37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3BA7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FD9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66F9D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5E6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0B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CF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door stop to all openings.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D5D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7B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B0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25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6F7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24950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4E0E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4A6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27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DD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92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85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A2F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A6D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0C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69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0B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3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5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19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8BB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2D5EC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F032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BE4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7B4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C26B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AF8B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9594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5D66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0B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7D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2C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9F8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65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2D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CE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59F4B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F87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EB2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F4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821D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A492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D6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D955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588720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C2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0D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100mm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90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8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7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60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C80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095B1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C5F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2F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EE1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758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9BCF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0C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A47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5E5E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F6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A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150mm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D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00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5A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128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7DC3B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6BAA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675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Door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57A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504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F320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656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79829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A565B8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E2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8A5F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2A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FE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4DD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5FA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0BB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CBBE3C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02BF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8AF9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8E2D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715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7BEDD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5F8B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71AB0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E4E0F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D2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C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Window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C0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10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9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DB0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EB9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A2C8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750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C9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42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D58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14BD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B638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7016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498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6C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92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0B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EC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83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DBD2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7CC6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725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89C4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4BF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682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6A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E9A7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C63A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0F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A0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W2.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D4A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B6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3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77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0F8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FBF5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B85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E37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09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17CD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308A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855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907B0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9FB1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C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A5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3E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1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BA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D0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98DF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78AC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894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A3E6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C26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CA8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F75C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A1FD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3429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36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W4.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8F7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A9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8B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79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19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A89E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491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E7B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6E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BA1C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3EF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A8B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11C4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D98B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05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5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W5.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C6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2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2A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13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70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DDEC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5E1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63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A07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CF9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A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AAE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D1878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0C4D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55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5B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W6.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70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C6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29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0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71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AB7E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8DD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7A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D30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264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31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F09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E5DB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DEB8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41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8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splash stops in windows.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08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D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8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1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B2A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04CE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58D5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FF8E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D88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CD7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CBA2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3361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250A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13E5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34A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E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8-blade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20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6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56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29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3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887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6020D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D92B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E7E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E7F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DCC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D9A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EDA3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97B72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4E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36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6-blade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9C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8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9F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4A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9CA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8469C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D8983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537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86AD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C66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B00F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5BC5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BC03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6C7F2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A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17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0AB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D9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7C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1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AAE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2630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57FA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20A5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Window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7DFF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C3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647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3A6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37B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55CBBD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F5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A0E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15D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5F6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AFC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82C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783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0924BD4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9EE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2B3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B93F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D413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F8EB2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2DC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C3AB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9979C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E8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9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Carpentry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52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49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3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0E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91F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0C0D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3B9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B84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EA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46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EFB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DDB9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2303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A6329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0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D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150x50 top plate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9D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82.85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62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51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69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63EF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F01D4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22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1D0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09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6702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E0A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F08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000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D5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C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fix holding down M12x150 bolts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F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A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6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446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A386B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66FD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1DCA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Carpenter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C71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D62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F8C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F7A3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F575D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3FBFD04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5E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88D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F90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2F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7C7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10D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991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96EF9B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A690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F530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4868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E1D0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1B22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10D3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7B8A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5AC500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09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Framing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D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B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A6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16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CF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F6E36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85E8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D90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5AD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71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119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364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A7B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E2D6F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D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D21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246.47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4D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6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4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AA6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D6D8B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D78F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F5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0C42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F01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FB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94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2B55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5204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B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2D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12mm thick exterior plywood gusset plates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929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A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3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980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4F7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89A06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BAD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AE4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00CF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6D3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9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8C45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2D9F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EB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E5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75x50 timber pine in purlins.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8D7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6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10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F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E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BE66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5FCF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AB4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B2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72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9FF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65DF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2D3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2997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F8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9E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200x25 timber pine in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4A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DC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F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C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78D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800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A3D38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F76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AA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ECD0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4E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3C57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FB8B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2F3C1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6E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9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truss braces.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52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F5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D8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7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8C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AEFC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19F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E8BE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ECFE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575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BAA4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AFA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A2E1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B078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FB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D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bracing in truss structure.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24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57.44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1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BF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BFC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603F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0803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F98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98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01D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1D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E45B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9FA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E062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C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55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truss holding down.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D4B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4C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F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D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4F0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C37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2509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F25F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Framing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3D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924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0FC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3774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8397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036A21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A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4599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460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852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2AF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0A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E0A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0EE6FC1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F42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29BA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E7F6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DD81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FD77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E88E5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7A8C73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FCB22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07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58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Covering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E7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D4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59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ED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EEB4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F12F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72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98A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E5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EC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61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F88A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A168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3F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A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roof sheet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F39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122.43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C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60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D5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A8F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DEFD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232B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12B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4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41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A013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1A2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A325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9185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33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4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ridge cap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B5B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2A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84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9F1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D63E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E4E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E83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2FC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C5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72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D4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BA08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A765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E8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06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boxed gutter 150x100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DF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E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47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E5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F3E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D46DF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BB0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69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27C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9E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9C1E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9B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0FDE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7389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597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A4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zincalume roof sheet in gable of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3C5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C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48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34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47A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81E1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36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6B4A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0441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4A98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CDB7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AFAC6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4F6E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1A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6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 microns sisalation roofing foil in entire roof and gables.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D57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F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69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7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176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18A6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4371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5B51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8F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CC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94CB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60BE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671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2048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4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92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in gutter strapping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BF6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EA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A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5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F2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2258F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9B9B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CB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Covering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CC5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C8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0AD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2B9F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A8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12BC1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0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4A09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21E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2E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72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17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AAA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E9929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9AF2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4AC2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093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39D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10588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20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AF8D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DF5C4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A5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Ceiling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3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E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67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4D9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845F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747A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C71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BE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05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2F3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CB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B024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533B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4F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04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noggings in ceiling @600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A7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297.30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66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E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A3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D93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2035B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2459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A8E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4932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2B9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41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10B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9347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20B7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94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28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ceiling fixed to noggings.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9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81.81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70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38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D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C15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8893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1FE2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7D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F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5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03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F0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7AE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42C0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EE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E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scotias in walls and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105.75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DE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3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2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4F8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4344A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B0BE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C53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43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16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CDA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45B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8AA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9308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429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84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70x20 timber pine battens in eaves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010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5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72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A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961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198E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CCD0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776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150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75FA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80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99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501A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98731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03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5D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6FA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40.12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7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7F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D2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D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E27D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443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10E4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43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BF2D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3B8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5DB6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2BE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B80C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6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F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4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5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90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42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A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A272B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D68C5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D248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Ceiling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43D6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9288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80D1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02D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3D2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2CEAC5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E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1B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75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CE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972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29B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A2C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4995CC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56F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9587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78C3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D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F55E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EEE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3C53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0D139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8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F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0A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F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3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0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A7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4A2E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046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C7E8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24F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6AB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DA7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050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4DF0E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7E9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3B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C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300x300x1mm vinyl tiles in main building floor.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7A3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D5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AFF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384D5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77667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A1D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EB3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FC3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61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997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55F8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ECAEA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BD8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62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mosaic tiles in toilet block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FD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0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D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E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AA0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E33D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F49D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67B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C2D5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865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517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EA89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A17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F75A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4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D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ceramic tiles in toilet walls up 1.8m high.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B50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EC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9B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D6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E44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95D0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4E74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D3CE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ADE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82CF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4E0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5C6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22F6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54AAA4B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0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C1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33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C72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254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5B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D2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631281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7F06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1748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80B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2DBA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528D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0B1E9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A0B44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5972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DB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Painting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B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80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7C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2A1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62DC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D7FA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976E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BAB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84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81F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F577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EDD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738C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375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BD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alkyd undercoat to blockwall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408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446.98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E8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B4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BC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74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C840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EFE5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4D22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0EE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2FF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1F10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CD21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B8D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66B20C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CA3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7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alkyd gloss white to blockwall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CF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439.67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74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3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40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79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27D0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D51A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6D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76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982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B0C4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7A54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FA01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EC0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9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E2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69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26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E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D9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42CE8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D926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5E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01C6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9C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B2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C66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D49A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7702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3C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E4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8F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48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4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1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D0F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FBA8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792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7A8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6A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347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C08C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D7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06E4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2EC4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E68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B0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gloss white to door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1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A3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F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3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0E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8EEE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37DB7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B8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BD16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2569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4760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5F6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EA7B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B3E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6A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35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65.96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8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5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F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15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3872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9D0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C51F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A20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8D5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A02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E5A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1B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59E64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B9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15.7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9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9D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34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8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2E6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47EB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500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E1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FA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18C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C76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989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86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EB87B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62C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15.8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A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blue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B56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F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1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6AD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27B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C21B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3C5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A88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1A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33CE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7F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31EA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66136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B0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15.9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6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800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19.94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67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53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3B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8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1D30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341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F168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0E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9A7B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79EA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15F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93242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CEF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1D6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15.10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D1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FAB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3F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9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2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F18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68DF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384F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F05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DC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6B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93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66C2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4057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E1C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84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8B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brown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81A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05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1A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5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3B0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F6E5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E76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1FD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24EC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96F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2C21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0C7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920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3457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0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8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B0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E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07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3B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ED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B602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BE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1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BC9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0F16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CEAC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FE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A945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BCF8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BA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2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E16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1A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7A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B8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1ED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4C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486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23E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65C2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27F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1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AA1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B6E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EF93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D85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DD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4E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4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00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D6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94E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C70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FAC0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BD0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0F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324C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A60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847E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6E3F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E42C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24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F9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C6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D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68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5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5C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55A4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EB5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0E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9541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F27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9D3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70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F6F6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C3F8D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6F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3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5BB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91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1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57F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AFE61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E12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90E2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Painting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54EB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E5FE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01E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8D7D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031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59C5BA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1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E47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6D3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C10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D7E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A98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A0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0B22AC7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7442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6A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B60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A033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ED9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E1F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BC7D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43B7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E3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Electrical Services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A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F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4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4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473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8A0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71A1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474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296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236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FA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ED78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83440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17A6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38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5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Run conduit pipes in blockwork for electrical cables to run for wall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2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EB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6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48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0AD9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48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54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mountings at designated locations.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1F2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9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6F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7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CCE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7E6A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105A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649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731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D37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DF4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1328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07E2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1868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5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2C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switchboard at designated location. Ensure mounting is well earthed.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2D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B5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EC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1A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43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5E53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7EC5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A0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92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E78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3F0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3C0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39C5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DEA0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1D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2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Carry out wiring of building from switchboard to locations as stated in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9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5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68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57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D3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38EE3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8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A8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electrical plan. Wires clipped must be well lined inside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9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BC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3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EB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073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431AB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B11C0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C92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968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7DD8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FC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95A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A64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25FC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BA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55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Run mains from source to building. Connect to switchboard.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9C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D0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B0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B3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F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71C3E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4111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13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1EE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5CD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8AC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6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840A7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2066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493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A9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all ceiling and wall mountings and connect as required.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25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5E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1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09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5FA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86FA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EC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B9B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4E9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684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CB3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91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89287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0115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16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6D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Allow for testing.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44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B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94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1F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52A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1287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91F7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E23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Electrical Services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5CDE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E38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958B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3BB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1D882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BFC438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F7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D8F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D5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771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2FF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715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246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28C0DA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88B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B99F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2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A170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55FE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00B8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AB6D16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F2653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9B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A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Plumbing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4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7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1D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10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44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955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0230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FB0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2C55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8C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D2B6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A2BD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66B9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4D4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B6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wc pan and toilet cistern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AD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C2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AF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70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43E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A6F7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C55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94B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9CD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6EE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FFD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0A4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758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6F1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C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A6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hand basin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5C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98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B8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2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8F5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8DE1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417E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A4EC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037C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C11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6B99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3F3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FA1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0E1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34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0A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double basin stainless steel in location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DD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8D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A3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A4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63C1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A57DF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F5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EC7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13A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75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F7C4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A370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FDD6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47F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BA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Carry out all pipings and item installations required to toilet block and to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D6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35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B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72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C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3BCA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2A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B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main building.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C1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B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5A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A22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0B5A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19F0A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332B6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895E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02DC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46E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7DDA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D3115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91E5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7C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17.5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Carry out pipings and installations for water tanks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2C3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E0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EF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71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F89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8AF2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1B33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A8FE8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75C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27E7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FB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F42D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D7C1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2E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17.6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8E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Fix guttering and downpipes to water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1A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78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62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43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20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3F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324D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C6C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C65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8EBE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89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2262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24B0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140D6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49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9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Install water pump and connect to water source and toilet block and main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2D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9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9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CE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B67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0164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82F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9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building.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EA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5C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E8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F6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37635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715F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590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538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7ED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521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0A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DB85F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CF4AA0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1C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0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Plumbing and drainage works in septic tank and soakaway pit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DE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F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2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1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4D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7FF69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2C58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05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Plumbing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76FA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7AF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B2E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9183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758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641756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9E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5AB2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1F7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69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FF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7A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59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AF1755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27D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C3A3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56E3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9AC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0E9B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51A3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AAC9C3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2CFA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85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4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1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9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8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F0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D0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610DF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41F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006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57BC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5B8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19C3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19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F47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9062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5B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7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2E4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4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08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0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19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4EE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57C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17B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920E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380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CA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5E6B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10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13499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305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D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top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E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D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80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640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187D0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B52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8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ACA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37A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E43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220B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F505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A9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E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150mm thick block in toilet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C8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1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D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A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F1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4C5B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0020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8A86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C6E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347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EB96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310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AD3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C8C08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D54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0A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blockwork cavities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129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C1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0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14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87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DB3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FA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B6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D51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67B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549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227C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113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D999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C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A5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dakua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5F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8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DA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48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5A6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D6A6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3EA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06F8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176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D13C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F8B1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C92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D903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C5E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A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A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1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A6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55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A4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4938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C0E5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F3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48DA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FB09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971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D44F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F6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5CF6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4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C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43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0.83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9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A6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2C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C39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0B67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2DC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65B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8AC6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E1D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2433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C98F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9E11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2534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9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5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05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98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EA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7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67B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9A43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2AF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28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B40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374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02D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21F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1C02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4553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BD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CC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D07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A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3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5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137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B8AA4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A1A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4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746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858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E4FB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A04E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E48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CE6D5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7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4-blade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BA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0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F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BBD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20A5C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466B2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A1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344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5D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191B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3C8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9323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0C819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20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B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41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A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5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EF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E7E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701B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D534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495C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6863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BEF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29D1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83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61C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3631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D6C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8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D12 dia re-bars in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73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7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38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39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FCD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FF157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24051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E4F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831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D4A2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669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202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54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1A4E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34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1D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06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D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5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20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87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5FD39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74E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8E1B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D2A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EA57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264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E44E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A1A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43D4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48B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5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install polytank 1,000tr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E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92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D1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D1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8D2F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7F2F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DF4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C4D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5EA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DCE2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E0A3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F67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8C5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FD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A5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78C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6E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8E7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4C9E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B50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FAE8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A5FA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11C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06B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E99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E787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0ABB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4C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6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C5E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9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7C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4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6D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66D2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B84C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58E1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C01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B82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3F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F9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8813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ED585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A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6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D3B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1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9D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CD09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D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7BF7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E16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8F3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6657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3D8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167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F8131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F24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re-bars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2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E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F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9E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37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EC2F3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02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287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Toilet Block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A04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87F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C39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229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6AD6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6B2D07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0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30A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91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60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093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0A1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44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0CDDC3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43B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A8C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492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D0E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57DD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DA53B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C98A5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E3A09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05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78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Tank Base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4B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B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C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6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DBB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6502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2D7D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030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F5D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AAE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829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C3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E69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1567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1F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25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3E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4C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A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9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CA5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FA9F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358E1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98D2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004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0EA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46CD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3B78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80C4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2FF6C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5D4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F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CFF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3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D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5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99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B40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92E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1E0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B855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B21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5DF1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F8CD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F305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40525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B3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B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7B6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B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2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4D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C1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3B3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44F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9C8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0A12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6A36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E86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C1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C5A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07D2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089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2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C2F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53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B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CE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AE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211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1EEC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CB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351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12A8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C8B3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975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29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B30C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6B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B0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F8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E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C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B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A0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0905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042D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31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D97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0E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B9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5EB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CF4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A290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BA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Supply and install polytank 5,000ltr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80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0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1D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A47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08648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0C3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996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Tank Base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1CF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6117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8C3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DFE2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11D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82888B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8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CCE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F3E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453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7B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A28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5C8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FEC30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11DC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35A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A5B0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71FE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4F0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D88E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F123F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DDC9B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CC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D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Septic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F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9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C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5A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B3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4F03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5B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B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DD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DF9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2D3D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9DC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12923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9FFE6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D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5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in septic tank.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89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1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E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EF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7BD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DD12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EF4D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33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B58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C9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6A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47CC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7E5D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E30A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2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19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200mm thick block in blockwork.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1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0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05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01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8E73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1514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2FA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B4B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DBA4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3EC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EED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1C9B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A3B7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76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05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blockwork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DB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4F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53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F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81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A815B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618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AF9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1C10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13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8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76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521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AB1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C7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8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5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B5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A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3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8D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789B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380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86D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4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7CA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B8E7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5E0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FFAC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DCF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DE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36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starter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D81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D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5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8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960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5EBE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B40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7B5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6A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5A7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E76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727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528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9F63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DD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6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D16 dia re-bars in top slab @200 c-c both ways.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A9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119.61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C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2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34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CA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27B4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D839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2F78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2A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582B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7BCA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1F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FBDBD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FAE8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4C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07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D10 dia vertical bars in blockwork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C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46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F6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4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79A1F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AA9A6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F18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Septic Tank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AE4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AA4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87F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180B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86CD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B11919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7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A5D1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24A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2F4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45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B0A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46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F99EF92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0B79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305C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856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DA4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F9F7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A2412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ABB0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66750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A3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3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Fencing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2D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1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46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7A5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6FFAD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367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76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FD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5D9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A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60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A29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45D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14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D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pipe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5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6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FA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E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2BE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856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C2E6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D78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D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56D8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BC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C59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F4FF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CA44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C0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4A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50mm dia galvanized pipe posts in fence.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DD1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4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87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25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933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AD9C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BDB2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80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3E5E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E3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DD68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D32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F7EF5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801B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04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75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4.5mm dia straining wire in fence at 3 runs.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7C8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3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6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AC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156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84E1D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ACD0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507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9243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24AB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778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30EC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FC92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3906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07D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9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Barbed wire in fence at 1 run.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65A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F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C9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4F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01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6013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AFC5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8F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EAC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6C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32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9039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E940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FDA97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F7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A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Chain-link wire in fence all around.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A05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F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9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99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87D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E02C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FEAE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C17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8EB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20BE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43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B8B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2A67B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EF1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D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FD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PVC end cap 50mm in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5D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F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0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57B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D43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10C4C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59B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D2AC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2BC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F50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9872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06CA7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AB70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C4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99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front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0A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AA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F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BE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9B1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198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FDAD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34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EB57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7901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2FA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185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F85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17E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66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B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side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D6C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2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AB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CA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53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DDF53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8548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2BC1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1AE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744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8CC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9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27E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F27E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C0B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9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Hang the gates in their locations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A45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5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96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3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0A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A6E83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931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127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Fencing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F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AB8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41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29FD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DCFB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1CA16F2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F2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0FBE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B8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97B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43A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9D3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B2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41EBE37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1AF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2722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500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84D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4B53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382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F58C9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68555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23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9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Siteworks / Housekeeping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7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B0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F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EF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3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373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45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6B02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516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55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AC9C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DD8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F26CA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B4A6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CB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5B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Clean up inside and outside of house of all debris, off-cuts, etc and dispose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63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E9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4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F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C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AFE4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AA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F7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off well at designated areas, sites or spots.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1F2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9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3F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51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D0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87FD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418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C5A1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4E7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815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AF8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7BE2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BC65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70EA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EF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 site well ready for future landscaping or planting of small trees and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7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62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0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FD1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7C3F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76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DD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flower plants.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88F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BC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1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8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173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CCCA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9BC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257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23C1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88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EEE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D6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2E3C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0263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65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27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Plant some small trees for shade or flower plants around fenced area to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5C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EB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9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B1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47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91E2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5D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E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make site look beautiful and presentable before opening session.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25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A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09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9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FDB63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BB1B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CC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3A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9D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8E1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D7A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1FC6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0A88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3F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5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Pack up all tools, machineries, equipment, etc and remove from site before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34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2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43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B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BD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3E32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9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55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evicting the site.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8D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4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E5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A4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643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2D28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28E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99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607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6DE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562A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B4E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10A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12ED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EE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B7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Hand over the building and site to the Council before leaving the premises.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B0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86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B5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D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4FC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CE45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6F69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31A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Siteworks / Housekeeping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456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01F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E9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E85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A3C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24366288" w14:textId="7D1447C3" w:rsidR="00C44890" w:rsidRPr="00B0535A" w:rsidRDefault="00906A7D" w:rsidP="00C44890">
      <w:pPr>
        <w:pStyle w:val="Heading2"/>
      </w:pPr>
      <w:r>
        <w:t>T</w:t>
      </w:r>
      <w:r w:rsidR="00C44890" w:rsidRPr="00B0535A">
        <w:t>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914E4" w14:textId="77777777" w:rsidR="00AD6779" w:rsidRDefault="00AD6779">
      <w:r>
        <w:separator/>
      </w:r>
    </w:p>
  </w:endnote>
  <w:endnote w:type="continuationSeparator" w:id="0">
    <w:p w14:paraId="497F10E3" w14:textId="77777777" w:rsidR="00AD6779" w:rsidRDefault="00AD6779">
      <w:r>
        <w:continuationSeparator/>
      </w:r>
    </w:p>
  </w:endnote>
  <w:endnote w:type="continuationNotice" w:id="1">
    <w:p w14:paraId="6236C88F" w14:textId="77777777" w:rsidR="00AD6779" w:rsidRDefault="00AD6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5408A876" w:rsidR="004A4F3C" w:rsidRDefault="004A4F3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F5847" w:rsidRPr="001F5847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F5847" w:rsidRPr="001F5847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</w:p>
  <w:p w14:paraId="213B5D63" w14:textId="4CE21891" w:rsidR="004A4F3C" w:rsidRDefault="004A4F3C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00C3F">
      <w:rPr>
        <w:noProof/>
      </w:rPr>
      <w:t>2021-06-29</w:t>
    </w:r>
    <w:r>
      <w:fldChar w:fldCharType="end"/>
    </w:r>
  </w:p>
  <w:p w14:paraId="4C7E2131" w14:textId="77777777" w:rsidR="004A4F3C" w:rsidRDefault="004A4F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0B3E" w14:textId="77777777" w:rsidR="00AD6779" w:rsidRDefault="00AD6779">
      <w:r>
        <w:separator/>
      </w:r>
    </w:p>
  </w:footnote>
  <w:footnote w:type="continuationSeparator" w:id="0">
    <w:p w14:paraId="12F860AA" w14:textId="77777777" w:rsidR="00AD6779" w:rsidRDefault="00AD6779">
      <w:r>
        <w:continuationSeparator/>
      </w:r>
    </w:p>
  </w:footnote>
  <w:footnote w:type="continuationNotice" w:id="1">
    <w:p w14:paraId="07CD39BB" w14:textId="77777777" w:rsidR="00AD6779" w:rsidRDefault="00AD6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77777777" w:rsidR="004A4F3C" w:rsidRPr="00D47CCE" w:rsidRDefault="004A4F3C" w:rsidP="00D47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D669" w14:textId="23E8612D" w:rsidR="004A4F3C" w:rsidRPr="003E5941" w:rsidRDefault="004A4F3C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64516"/>
    <w:multiLevelType w:val="hybridMultilevel"/>
    <w:tmpl w:val="A3C8C7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847"/>
    <w:rsid w:val="001F5F7F"/>
    <w:rsid w:val="001F61D2"/>
    <w:rsid w:val="001F71C5"/>
    <w:rsid w:val="00200167"/>
    <w:rsid w:val="0020091B"/>
    <w:rsid w:val="00200B3C"/>
    <w:rsid w:val="00200C3F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33E8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4F3C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6428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128B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6A7D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779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57F3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sonormal0">
    <w:name w:val="msonormal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5">
    <w:name w:val="xl6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66">
    <w:name w:val="xl66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67">
    <w:name w:val="xl67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8">
    <w:name w:val="xl68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69">
    <w:name w:val="xl6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0">
    <w:name w:val="xl7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1">
    <w:name w:val="xl7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2">
    <w:name w:val="xl72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3">
    <w:name w:val="xl7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4">
    <w:name w:val="xl74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5">
    <w:name w:val="xl75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6">
    <w:name w:val="xl7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77">
    <w:name w:val="xl7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8">
    <w:name w:val="xl7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9">
    <w:name w:val="xl79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0">
    <w:name w:val="xl80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1">
    <w:name w:val="xl8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82">
    <w:name w:val="xl82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3">
    <w:name w:val="xl8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84">
    <w:name w:val="xl84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5">
    <w:name w:val="xl8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color w:val="FF0000"/>
      <w:lang w:val="en-AU" w:eastAsia="en-AU"/>
    </w:rPr>
  </w:style>
  <w:style w:type="paragraph" w:customStyle="1" w:styleId="xl86">
    <w:name w:val="xl86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7">
    <w:name w:val="xl87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u w:val="single"/>
      <w:lang w:val="en-AU" w:eastAsia="en-AU"/>
    </w:rPr>
  </w:style>
  <w:style w:type="paragraph" w:customStyle="1" w:styleId="xl88">
    <w:name w:val="xl88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9">
    <w:name w:val="xl8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90">
    <w:name w:val="xl9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1">
    <w:name w:val="xl91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2">
    <w:name w:val="xl92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3">
    <w:name w:val="xl9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4">
    <w:name w:val="xl9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5">
    <w:name w:val="xl95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96">
    <w:name w:val="xl9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7">
    <w:name w:val="xl9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8">
    <w:name w:val="xl98"/>
    <w:basedOn w:val="Normal"/>
    <w:rsid w:val="004A4F3C"/>
    <w:pPr>
      <w:spacing w:before="100" w:beforeAutospacing="1" w:after="100" w:afterAutospacing="1"/>
      <w:textAlignment w:val="center"/>
    </w:pPr>
    <w:rPr>
      <w:rFonts w:eastAsia="Times New Roman"/>
      <w:b/>
      <w:bCs/>
      <w:lang w:val="en-AU" w:eastAsia="en-AU"/>
    </w:rPr>
  </w:style>
  <w:style w:type="paragraph" w:customStyle="1" w:styleId="xl99">
    <w:name w:val="xl99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u w:val="single"/>
      <w:lang w:val="en-AU" w:eastAsia="en-AU"/>
    </w:rPr>
  </w:style>
  <w:style w:type="paragraph" w:customStyle="1" w:styleId="xl100">
    <w:name w:val="xl10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01">
    <w:name w:val="xl101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2">
    <w:name w:val="xl102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3">
    <w:name w:val="xl10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  <w:style w:type="paragraph" w:customStyle="1" w:styleId="xl104">
    <w:name w:val="xl10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5">
    <w:name w:val="xl105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6">
    <w:name w:val="xl10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7">
    <w:name w:val="xl107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8">
    <w:name w:val="xl10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09">
    <w:name w:val="xl10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10">
    <w:name w:val="xl11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1">
    <w:name w:val="xl111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12">
    <w:name w:val="xl11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3">
    <w:name w:val="xl113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4">
    <w:name w:val="xl114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5">
    <w:name w:val="xl115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6">
    <w:name w:val="xl116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7">
    <w:name w:val="xl11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8">
    <w:name w:val="xl11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9">
    <w:name w:val="xl119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20">
    <w:name w:val="xl120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121">
    <w:name w:val="xl121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2">
    <w:name w:val="xl122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3">
    <w:name w:val="xl12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4">
    <w:name w:val="xl124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5">
    <w:name w:val="xl125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lang w:val="en-AU" w:eastAsia="en-AU"/>
    </w:rPr>
  </w:style>
  <w:style w:type="paragraph" w:customStyle="1" w:styleId="xl126">
    <w:name w:val="xl126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lang w:val="en-AU" w:eastAsia="en-AU"/>
    </w:rPr>
  </w:style>
  <w:style w:type="paragraph" w:customStyle="1" w:styleId="xl127">
    <w:name w:val="xl12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8">
    <w:name w:val="xl12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9">
    <w:name w:val="xl129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30">
    <w:name w:val="xl13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31">
    <w:name w:val="xl131"/>
    <w:basedOn w:val="Normal"/>
    <w:rsid w:val="004A4F3C"/>
    <w:pP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2">
    <w:name w:val="xl13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3">
    <w:name w:val="xl133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73B55-1895-48EB-A326-248876C00E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14</Pages>
  <Words>3105</Words>
  <Characters>17700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20764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2021-06-29T04:52:00Z</dcterms:created>
  <dcterms:modified xsi:type="dcterms:W3CDTF">2021-06-29T04:52:00Z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